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A8" w:rsidRDefault="003C68A8" w:rsidP="003C68A8">
      <w:pPr>
        <w:rPr>
          <w:rStyle w:val="s1"/>
        </w:rPr>
      </w:pPr>
      <w:r>
        <w:rPr>
          <w:rStyle w:val="s1"/>
          <w:u w:val="single"/>
        </w:rPr>
        <w:t>Thomas FUECHE</w:t>
      </w:r>
      <w:r>
        <w:rPr>
          <w:rStyle w:val="s1"/>
        </w:rPr>
        <w:t xml:space="preserve">      (fl.1504)</w:t>
      </w:r>
    </w:p>
    <w:p w:rsidR="003C68A8" w:rsidRDefault="003C68A8" w:rsidP="003C68A8">
      <w:pPr>
        <w:rPr>
          <w:rStyle w:val="s1"/>
        </w:rPr>
      </w:pPr>
      <w:r>
        <w:rPr>
          <w:rStyle w:val="s1"/>
        </w:rPr>
        <w:t>of Great Fransham, Norfolk.</w:t>
      </w:r>
    </w:p>
    <w:p w:rsidR="003C68A8" w:rsidRDefault="003C68A8" w:rsidP="003C68A8">
      <w:pPr>
        <w:rPr>
          <w:rStyle w:val="s1"/>
        </w:rPr>
      </w:pPr>
    </w:p>
    <w:p w:rsidR="003C68A8" w:rsidRDefault="003C68A8" w:rsidP="003C68A8">
      <w:pPr>
        <w:rPr>
          <w:rStyle w:val="s1"/>
        </w:rPr>
      </w:pPr>
    </w:p>
    <w:p w:rsidR="003C68A8" w:rsidRDefault="003C68A8" w:rsidP="003C68A8">
      <w:pPr>
        <w:rPr>
          <w:rStyle w:val="s1"/>
        </w:rPr>
      </w:pPr>
    </w:p>
    <w:p w:rsidR="003C68A8" w:rsidRDefault="003C68A8" w:rsidP="003C68A8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C68A8" w:rsidRDefault="003C68A8" w:rsidP="003C68A8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54)</w:t>
      </w:r>
    </w:p>
    <w:p w:rsidR="003C68A8" w:rsidRDefault="003C68A8" w:rsidP="003C68A8">
      <w:pPr>
        <w:pStyle w:val="p1"/>
        <w:rPr>
          <w:rStyle w:val="s1"/>
        </w:rPr>
      </w:pPr>
    </w:p>
    <w:p w:rsidR="003C68A8" w:rsidRDefault="003C68A8" w:rsidP="003C68A8">
      <w:pPr>
        <w:pStyle w:val="p1"/>
        <w:rPr>
          <w:rStyle w:val="s1"/>
        </w:rPr>
      </w:pPr>
    </w:p>
    <w:p w:rsidR="003C68A8" w:rsidRDefault="003C68A8" w:rsidP="003C68A8">
      <w:pPr>
        <w:rPr>
          <w:rStyle w:val="s1"/>
        </w:rPr>
      </w:pPr>
      <w:r>
        <w:rPr>
          <w:rStyle w:val="s1"/>
        </w:rPr>
        <w:t xml:space="preserve">29 January 2017   </w:t>
      </w:r>
      <w:bookmarkStart w:id="0" w:name="_GoBack"/>
      <w:bookmarkEnd w:id="0"/>
    </w:p>
    <w:p w:rsidR="006B2F86" w:rsidRPr="00E71FC3" w:rsidRDefault="003C68A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8A8" w:rsidRDefault="003C68A8" w:rsidP="00E71FC3">
      <w:r>
        <w:separator/>
      </w:r>
    </w:p>
  </w:endnote>
  <w:endnote w:type="continuationSeparator" w:id="0">
    <w:p w:rsidR="003C68A8" w:rsidRDefault="003C68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8A8" w:rsidRDefault="003C68A8" w:rsidP="00E71FC3">
      <w:r>
        <w:separator/>
      </w:r>
    </w:p>
  </w:footnote>
  <w:footnote w:type="continuationSeparator" w:id="0">
    <w:p w:rsidR="003C68A8" w:rsidRDefault="003C68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8A8"/>
    <w:rsid w:val="001A7C09"/>
    <w:rsid w:val="003C68A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7CE4F"/>
  <w15:chartTrackingRefBased/>
  <w15:docId w15:val="{05BC131B-9627-4B3B-A6B7-49BB2D99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68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C68A8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C68A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C68A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2017-02-15T20:06:00Z</dcterms:created>
  <dcterms:modified xsi:type="dcterms:W3CDTF">2017-02-15T20:07:00Z</dcterms:modified>
</cp:coreProperties>
</file>